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651"/>
      </w:tblGrid>
      <w:tr w:rsidR="00BB22F9" w:rsidRPr="00A46364">
        <w:tc>
          <w:tcPr>
            <w:tcW w:w="3651" w:type="dxa"/>
          </w:tcPr>
          <w:p w:rsidR="00BB22F9" w:rsidRPr="00A46364" w:rsidRDefault="00BB22F9" w:rsidP="00A463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                             к постановлению администрации Унечского района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от «20»08.2021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г.№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</w:tr>
    </w:tbl>
    <w:p w:rsidR="00BB22F9" w:rsidRDefault="00BB22F9"/>
    <w:p w:rsidR="00BB22F9" w:rsidRDefault="00BB22F9" w:rsidP="00C96280">
      <w:pPr>
        <w:tabs>
          <w:tab w:val="left" w:pos="16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комиссии </w:t>
      </w:r>
      <w:r w:rsidRPr="008C2965">
        <w:rPr>
          <w:rFonts w:ascii="Times New Roman" w:hAnsi="Times New Roman" w:cs="Times New Roman"/>
          <w:sz w:val="24"/>
          <w:szCs w:val="24"/>
        </w:rPr>
        <w:t xml:space="preserve">по проведению внеплановой специальной оценки условий труда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8C2965">
        <w:rPr>
          <w:rFonts w:ascii="Times New Roman" w:hAnsi="Times New Roman" w:cs="Times New Roman"/>
          <w:sz w:val="24"/>
          <w:szCs w:val="24"/>
        </w:rPr>
        <w:t xml:space="preserve">    работников администрации Унечского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и рассмотрению результатов предыдущих</w:t>
      </w:r>
    </w:p>
    <w:p w:rsidR="00BB22F9" w:rsidRPr="008C2965" w:rsidRDefault="00BB22F9" w:rsidP="00C96280">
      <w:pPr>
        <w:tabs>
          <w:tab w:val="left" w:pos="162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3936"/>
        <w:gridCol w:w="5635"/>
      </w:tblGrid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Волкович И. М.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 </w:t>
            </w:r>
          </w:p>
        </w:tc>
      </w:tr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Заместитель председателя:</w:t>
            </w: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Сверделко В. В.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Унечского района; </w:t>
            </w:r>
          </w:p>
        </w:tc>
      </w:tr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Секретарь комиссии:</w:t>
            </w: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Пилипушко Е. И.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инспектор 1 категории сектора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экономического развития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района;</w:t>
            </w:r>
          </w:p>
        </w:tc>
      </w:tr>
      <w:tr w:rsidR="00BB22F9" w:rsidRPr="00A46364">
        <w:tc>
          <w:tcPr>
            <w:tcW w:w="3936" w:type="dxa"/>
          </w:tcPr>
          <w:p w:rsidR="00BB22F9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Свиридова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 В.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управляющи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делами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района;</w:t>
            </w:r>
          </w:p>
        </w:tc>
      </w:tr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Н. А.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учета и отчетности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2F9" w:rsidRPr="00A46364">
        <w:tc>
          <w:tcPr>
            <w:tcW w:w="3936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Емельянцева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 Е.</w:t>
            </w:r>
          </w:p>
        </w:tc>
        <w:tc>
          <w:tcPr>
            <w:tcW w:w="5635" w:type="dxa"/>
          </w:tcPr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2F9" w:rsidRPr="00A46364" w:rsidRDefault="00BB22F9" w:rsidP="00D15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инспектор отдела  организационно-контрольной работы, председатель первичной профсоюзной организации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46364">
              <w:rPr>
                <w:rFonts w:ascii="Times New Roman" w:hAnsi="Times New Roman" w:cs="Times New Roman"/>
                <w:sz w:val="24"/>
                <w:szCs w:val="24"/>
              </w:rPr>
              <w:t>района.</w:t>
            </w:r>
          </w:p>
        </w:tc>
      </w:tr>
    </w:tbl>
    <w:p w:rsidR="00BB22F9" w:rsidRPr="008C2965" w:rsidRDefault="00BB22F9" w:rsidP="00157C68">
      <w:pPr>
        <w:rPr>
          <w:rFonts w:ascii="Times New Roman" w:hAnsi="Times New Roman" w:cs="Times New Roman"/>
          <w:sz w:val="24"/>
          <w:szCs w:val="24"/>
        </w:rPr>
      </w:pPr>
    </w:p>
    <w:sectPr w:rsidR="00BB22F9" w:rsidRPr="008C2965" w:rsidSect="00D1576A">
      <w:pgSz w:w="11906" w:h="16838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C68"/>
    <w:rsid w:val="00043FC9"/>
    <w:rsid w:val="000509ED"/>
    <w:rsid w:val="000A3198"/>
    <w:rsid w:val="000C12A0"/>
    <w:rsid w:val="00157C68"/>
    <w:rsid w:val="001A7B62"/>
    <w:rsid w:val="001D1D0F"/>
    <w:rsid w:val="00254409"/>
    <w:rsid w:val="0025557C"/>
    <w:rsid w:val="00267942"/>
    <w:rsid w:val="00320EA7"/>
    <w:rsid w:val="00345A88"/>
    <w:rsid w:val="003A5C2E"/>
    <w:rsid w:val="003C04BA"/>
    <w:rsid w:val="00450536"/>
    <w:rsid w:val="00532361"/>
    <w:rsid w:val="00565542"/>
    <w:rsid w:val="005B2938"/>
    <w:rsid w:val="005C1B1C"/>
    <w:rsid w:val="005E1808"/>
    <w:rsid w:val="00644E1F"/>
    <w:rsid w:val="0069442A"/>
    <w:rsid w:val="006A6010"/>
    <w:rsid w:val="006D5B99"/>
    <w:rsid w:val="007A12B1"/>
    <w:rsid w:val="007B2752"/>
    <w:rsid w:val="00820939"/>
    <w:rsid w:val="008441CF"/>
    <w:rsid w:val="00855D82"/>
    <w:rsid w:val="008B7198"/>
    <w:rsid w:val="008C2965"/>
    <w:rsid w:val="008C498C"/>
    <w:rsid w:val="009051D9"/>
    <w:rsid w:val="00962881"/>
    <w:rsid w:val="00980938"/>
    <w:rsid w:val="00A04ABC"/>
    <w:rsid w:val="00A46364"/>
    <w:rsid w:val="00A54F24"/>
    <w:rsid w:val="00B07339"/>
    <w:rsid w:val="00B849CE"/>
    <w:rsid w:val="00B87AFF"/>
    <w:rsid w:val="00BA74BE"/>
    <w:rsid w:val="00BB22F9"/>
    <w:rsid w:val="00C46F86"/>
    <w:rsid w:val="00C96280"/>
    <w:rsid w:val="00CA6258"/>
    <w:rsid w:val="00D023FA"/>
    <w:rsid w:val="00D1576A"/>
    <w:rsid w:val="00E23196"/>
    <w:rsid w:val="00E40BB7"/>
    <w:rsid w:val="00E52E85"/>
    <w:rsid w:val="00E72CA6"/>
    <w:rsid w:val="00E874CE"/>
    <w:rsid w:val="00EA5D3B"/>
    <w:rsid w:val="00ED1367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4B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57C6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149</Words>
  <Characters>851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Лосева Е.Ю.</cp:lastModifiedBy>
  <cp:revision>27</cp:revision>
  <cp:lastPrinted>2021-08-17T14:10:00Z</cp:lastPrinted>
  <dcterms:created xsi:type="dcterms:W3CDTF">2016-08-04T11:28:00Z</dcterms:created>
  <dcterms:modified xsi:type="dcterms:W3CDTF">2021-08-26T09:43:00Z</dcterms:modified>
</cp:coreProperties>
</file>